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PALMER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= Christine(q.v.)</w:t>
      </w: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They made a plaint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disseisin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de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quibus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against John Low, Bishop of </w:t>
      </w: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Rochester(q.v.).    (ibid.)</w:t>
      </w: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54A04" w:rsidRDefault="00154A04" w:rsidP="00154A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April 2016</w:t>
      </w:r>
    </w:p>
    <w:p w:rsidR="006B2F86" w:rsidRPr="00E71FC3" w:rsidRDefault="00154A0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A04" w:rsidRDefault="00154A04" w:rsidP="00E71FC3">
      <w:pPr>
        <w:spacing w:after="0" w:line="240" w:lineRule="auto"/>
      </w:pPr>
      <w:r>
        <w:separator/>
      </w:r>
    </w:p>
  </w:endnote>
  <w:endnote w:type="continuationSeparator" w:id="0">
    <w:p w:rsidR="00154A04" w:rsidRDefault="00154A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A04" w:rsidRDefault="00154A04" w:rsidP="00E71FC3">
      <w:pPr>
        <w:spacing w:after="0" w:line="240" w:lineRule="auto"/>
      </w:pPr>
      <w:r>
        <w:separator/>
      </w:r>
    </w:p>
  </w:footnote>
  <w:footnote w:type="continuationSeparator" w:id="0">
    <w:p w:rsidR="00154A04" w:rsidRDefault="00154A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A04"/>
    <w:rsid w:val="00154A0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FF20B1-B33C-4E47-A2AD-3EAE5A99B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54A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2016-05-28T13:18:00Z</dcterms:created>
  <dcterms:modified xsi:type="dcterms:W3CDTF">2016-05-28T13:18:00Z</dcterms:modified>
</cp:coreProperties>
</file>